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AE" w:rsidRPr="00CB6901" w:rsidRDefault="003E0DAE" w:rsidP="008145A3">
      <w:pPr>
        <w:tabs>
          <w:tab w:val="left" w:pos="2694"/>
        </w:tabs>
        <w:suppressAutoHyphens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lang w:eastAsia="ar-SA"/>
        </w:rPr>
      </w:pP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>FS.271.8.2023</w:t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</w:r>
      <w:r w:rsidRPr="00CB6901">
        <w:rPr>
          <w:rFonts w:ascii="Times New Roman" w:hAnsi="Times New Roman" w:cs="Times New Roman"/>
          <w:b/>
          <w:iCs/>
          <w:sz w:val="28"/>
          <w:szCs w:val="28"/>
          <w:lang w:eastAsia="ar-SA"/>
        </w:rPr>
        <w:tab/>
        <w:t>Załącznik nr 5 do SWZ</w:t>
      </w:r>
    </w:p>
    <w:p w:rsidR="003E0DAE" w:rsidRPr="00CB6901" w:rsidRDefault="003E0DAE" w:rsidP="00537CF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6901">
        <w:rPr>
          <w:rFonts w:ascii="Times New Roman" w:hAnsi="Times New Roman" w:cs="Times New Roman"/>
          <w:i/>
          <w:sz w:val="24"/>
          <w:szCs w:val="24"/>
        </w:rPr>
        <w:br/>
      </w:r>
      <w:r w:rsidRPr="00CB6901">
        <w:rPr>
          <w:rFonts w:ascii="Times New Roman" w:hAnsi="Times New Roman" w:cs="Times New Roman"/>
          <w:b/>
          <w:color w:val="000000"/>
          <w:sz w:val="24"/>
          <w:szCs w:val="24"/>
        </w:rPr>
        <w:t>Podmiot udostępniający zasoby: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4"/>
      </w:tblGrid>
      <w:tr w:rsidR="003E0DAE" w:rsidRPr="00CB6901" w:rsidTr="007A7B3D">
        <w:trPr>
          <w:trHeight w:val="1078"/>
        </w:trPr>
        <w:tc>
          <w:tcPr>
            <w:tcW w:w="5524" w:type="dxa"/>
          </w:tcPr>
          <w:p w:rsidR="003E0DAE" w:rsidRPr="00CB6901" w:rsidRDefault="003E0DAE" w:rsidP="007A7B3D">
            <w:pPr>
              <w:spacing w:after="0"/>
              <w:ind w:right="5953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3E0DAE" w:rsidRPr="00CB6901" w:rsidRDefault="003E0DAE" w:rsidP="00537CFC">
      <w:pPr>
        <w:spacing w:after="0"/>
        <w:ind w:right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6901">
        <w:rPr>
          <w:rFonts w:ascii="Times New Roman" w:hAnsi="Times New Roman" w:cs="Times New Roman"/>
          <w:i/>
          <w:color w:val="000000"/>
          <w:sz w:val="24"/>
          <w:szCs w:val="24"/>
        </w:rPr>
        <w:t>(pełna nazwa/firma, adres, w zależności</w:t>
      </w:r>
      <w:r w:rsidRPr="00CB6901">
        <w:rPr>
          <w:rFonts w:ascii="Times New Roman" w:hAnsi="Times New Roman" w:cs="Times New Roman"/>
          <w:i/>
          <w:color w:val="000000"/>
          <w:sz w:val="24"/>
          <w:szCs w:val="24"/>
        </w:rPr>
        <w:br/>
        <w:t>od podmiotu: NIP/PESEL, KRS/CEiDG)</w:t>
      </w:r>
    </w:p>
    <w:p w:rsidR="003E0DAE" w:rsidRPr="00CB6901" w:rsidRDefault="003E0DAE" w:rsidP="00537CF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6901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CB69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5"/>
      </w:tblGrid>
      <w:tr w:rsidR="003E0DAE" w:rsidRPr="00CB6901" w:rsidTr="007A7B3D">
        <w:trPr>
          <w:trHeight w:val="852"/>
        </w:trPr>
        <w:tc>
          <w:tcPr>
            <w:tcW w:w="5525" w:type="dxa"/>
          </w:tcPr>
          <w:p w:rsidR="003E0DAE" w:rsidRPr="00CB6901" w:rsidRDefault="003E0DAE" w:rsidP="007A7B3D">
            <w:pPr>
              <w:spacing w:after="0"/>
              <w:ind w:right="5953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3E0DAE" w:rsidRPr="00CB6901" w:rsidRDefault="003E0DAE" w:rsidP="002111EE">
      <w:pPr>
        <w:spacing w:after="0"/>
        <w:ind w:right="142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6901">
        <w:rPr>
          <w:rFonts w:ascii="Times New Roman" w:hAnsi="Times New Roman" w:cs="Times New Roman"/>
          <w:i/>
          <w:color w:val="000000"/>
          <w:sz w:val="24"/>
          <w:szCs w:val="24"/>
        </w:rPr>
        <w:t>(imię, nazwisko, stanowisko oraz podstawa do reprezentacji)</w:t>
      </w:r>
      <w:r w:rsidRPr="00CB6901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CB6901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CB6901">
        <w:rPr>
          <w:rFonts w:ascii="Times New Roman" w:hAnsi="Times New Roman" w:cs="Times New Roman"/>
          <w:b/>
          <w:sz w:val="28"/>
          <w:szCs w:val="28"/>
          <w:u w:val="single"/>
          <w:lang w:eastAsia="pl-PL"/>
        </w:rPr>
        <w:t>ZOBOWIĄZANIE PODMIOTU UDOSTĘPNIAJĄCEGO ZASOBY</w:t>
      </w:r>
      <w:r w:rsidRPr="00CB6901">
        <w:rPr>
          <w:rFonts w:ascii="Times New Roman" w:hAnsi="Times New Roman" w:cs="Times New Roman"/>
          <w:b/>
          <w:sz w:val="28"/>
          <w:szCs w:val="28"/>
          <w:u w:val="single"/>
          <w:lang w:eastAsia="pl-PL"/>
        </w:rPr>
        <w:br/>
      </w:r>
      <w:r w:rsidRPr="00CB690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składane na podstawie art. 118 ust. 3 ustawy </w:t>
      </w:r>
      <w:r w:rsidRPr="00CB6901">
        <w:rPr>
          <w:rFonts w:ascii="Times New Roman" w:hAnsi="Times New Roman" w:cs="Times New Roman"/>
          <w:bCs/>
          <w:color w:val="000000"/>
          <w:sz w:val="24"/>
          <w:szCs w:val="24"/>
        </w:rPr>
        <w:t>z dnia 11 września 2019 roku Prawo zamówień publicznych (dalej jako: ustawa P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zp</w:t>
      </w:r>
      <w:r w:rsidRPr="00CB6901">
        <w:rPr>
          <w:rFonts w:ascii="Times New Roman" w:hAnsi="Times New Roman" w:cs="Times New Roman"/>
          <w:bCs/>
          <w:color w:val="000000"/>
          <w:sz w:val="24"/>
          <w:szCs w:val="24"/>
        </w:rPr>
        <w:t>) w związku z wystąpieniem okoliczności, o których mowa w art. 118 ust. 1 ustawy PZP</w:t>
      </w:r>
    </w:p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niniejszym oświadczam że zobowiązuję się do oddania do dyspozycji na rzecz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3"/>
      </w:tblGrid>
      <w:tr w:rsidR="003E0DAE" w:rsidRPr="00CB6901" w:rsidTr="007A7B3D">
        <w:trPr>
          <w:trHeight w:val="732"/>
        </w:trPr>
        <w:tc>
          <w:tcPr>
            <w:tcW w:w="9203" w:type="dxa"/>
          </w:tcPr>
          <w:p w:rsidR="003E0DAE" w:rsidRPr="00CB6901" w:rsidRDefault="003E0DAE" w:rsidP="007A7B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t>(nazwa Wykonawcy składającego ofertę w postępowaniu o udzielenie zamówienia publicznego)</w:t>
      </w:r>
    </w:p>
    <w:p w:rsidR="003E0DAE" w:rsidRPr="00CB6901" w:rsidRDefault="003E0DAE" w:rsidP="0021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na potrzeby realizacji zamówienia publicznego pn.: </w:t>
      </w:r>
      <w:r w:rsidRPr="00CB6901">
        <w:rPr>
          <w:rFonts w:ascii="Times New Roman" w:hAnsi="Times New Roman" w:cs="Times New Roman"/>
          <w:b/>
          <w:sz w:val="24"/>
          <w:szCs w:val="24"/>
          <w:lang w:eastAsia="pl-PL"/>
        </w:rPr>
        <w:t>„</w:t>
      </w:r>
      <w:r w:rsidRPr="002111EE">
        <w:rPr>
          <w:rFonts w:ascii="Times New Roman" w:hAnsi="Times New Roman" w:cs="Times New Roman"/>
          <w:b/>
          <w:bCs/>
          <w:iCs/>
          <w:sz w:val="28"/>
          <w:szCs w:val="28"/>
        </w:rPr>
        <w:t>Zakup ciężkiego samochodu bojowego dla OSP Święciechowa</w:t>
      </w:r>
      <w:r w:rsidRPr="00CB6901">
        <w:rPr>
          <w:rFonts w:ascii="Times New Roman" w:hAnsi="Times New Roman" w:cs="Times New Roman"/>
          <w:b/>
          <w:sz w:val="24"/>
          <w:szCs w:val="24"/>
          <w:lang w:eastAsia="pl-PL"/>
        </w:rPr>
        <w:t>”</w:t>
      </w:r>
      <w:r w:rsidRPr="00CB6901">
        <w:rPr>
          <w:rFonts w:ascii="Times New Roman" w:hAnsi="Times New Roman" w:cs="Times New Roman"/>
          <w:sz w:val="24"/>
          <w:szCs w:val="24"/>
          <w:lang w:eastAsia="pl-PL"/>
        </w:rPr>
        <w:t xml:space="preserve"> niezbędne zasoby w zakresie</w:t>
      </w:r>
      <w:bookmarkStart w:id="1" w:name="_Hlk12951960"/>
      <w:bookmarkStart w:id="2" w:name="_Hlk12951739"/>
      <w:r w:rsidRPr="00CB690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CB6901">
        <w:rPr>
          <w:rFonts w:ascii="Times New Roman" w:hAnsi="Times New Roman" w:cs="Times New Roman"/>
          <w:b/>
          <w:sz w:val="24"/>
          <w:szCs w:val="24"/>
          <w:lang w:eastAsia="pl-PL"/>
        </w:rPr>
        <w:t>zdolności technicznej lub zawodowej</w:t>
      </w:r>
      <w:r w:rsidRPr="00CB6901">
        <w:rPr>
          <w:rFonts w:ascii="Times New Roman" w:hAnsi="Times New Roman" w:cs="Times New Roman"/>
          <w:sz w:val="24"/>
          <w:szCs w:val="24"/>
          <w:lang w:eastAsia="pl-PL"/>
        </w:rPr>
        <w:t xml:space="preserve"> i gwarantuję rzeczywisty dostęp do tych zasobów.</w:t>
      </w:r>
    </w:p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Zobowiązuję się udostępnić ww. zasoby w następujący sposób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3"/>
      </w:tblGrid>
      <w:tr w:rsidR="003E0DAE" w:rsidRPr="00CB6901" w:rsidTr="007A7B3D">
        <w:tc>
          <w:tcPr>
            <w:tcW w:w="9203" w:type="dxa"/>
          </w:tcPr>
          <w:p w:rsidR="003E0DAE" w:rsidRPr="00CB6901" w:rsidRDefault="003E0DAE" w:rsidP="007A7B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(należy podać w jaki sposób ww będzie wykorzystywany podczas realizacji zamówienia np.: czy podmiot udostępniający zasób będzie podwykonawcą)</w:t>
      </w:r>
    </w:p>
    <w:bookmarkEnd w:id="1"/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 zakresie: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3"/>
      </w:tblGrid>
      <w:tr w:rsidR="003E0DAE" w:rsidRPr="00CB6901" w:rsidTr="007A7B3D">
        <w:tc>
          <w:tcPr>
            <w:tcW w:w="9203" w:type="dxa"/>
          </w:tcPr>
          <w:p w:rsidR="003E0DAE" w:rsidRPr="00CB6901" w:rsidRDefault="003E0DAE" w:rsidP="007A7B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(należy wpisać w jakim zakresie podmiot udostępniający zasób będzie brał udział w realizacji zamówienia np w jakim zakresie będzie świadczył dostawę)</w:t>
      </w:r>
    </w:p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okres mojego udziału przy wykonywaniu zamówienia wynosi: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3"/>
      </w:tblGrid>
      <w:tr w:rsidR="003E0DAE" w:rsidRPr="00CB6901" w:rsidTr="007A7B3D">
        <w:tc>
          <w:tcPr>
            <w:tcW w:w="9203" w:type="dxa"/>
          </w:tcPr>
          <w:p w:rsidR="003E0DAE" w:rsidRPr="00CB6901" w:rsidRDefault="003E0DAE" w:rsidP="007A7B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(należy podać w jakim okresie czasu podmiot udostepniający zasób będzie brał udział w realizacji zamówienia np.: przez cały okres realizacji zamówienia)</w:t>
      </w:r>
    </w:p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 Wykonawcą jestem/będę</w:t>
      </w:r>
      <w:r w:rsidRPr="00CB6901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pl-PL"/>
        </w:rPr>
        <w:t>*</w:t>
      </w:r>
      <w:r w:rsidRPr="00CB6901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CB690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związany następującym stosunkiem 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3"/>
      </w:tblGrid>
      <w:tr w:rsidR="003E0DAE" w:rsidRPr="00CB6901" w:rsidTr="007A7B3D">
        <w:tc>
          <w:tcPr>
            <w:tcW w:w="9203" w:type="dxa"/>
          </w:tcPr>
          <w:p w:rsidR="003E0DAE" w:rsidRPr="00CB6901" w:rsidRDefault="003E0DAE" w:rsidP="007A7B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E0DAE" w:rsidRPr="00CB6901" w:rsidRDefault="003E0DAE" w:rsidP="00537CF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CB6901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(należy wpisać rodzaj/charakter umowy jaki będzie łączył podmiot udostępniający zasób z Wykonawcą, stosunek łączący podmiot z Wykonawcą musi potwierdzać rzeczywisty dostęp do tych zasobów)</w:t>
      </w:r>
      <w:bookmarkEnd w:id="2"/>
    </w:p>
    <w:p w:rsidR="003E0DAE" w:rsidRPr="00CB6901" w:rsidRDefault="003E0DAE" w:rsidP="00237A55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CB6901">
        <w:rPr>
          <w:rFonts w:ascii="Times New Roman" w:hAnsi="Times New Roman" w:cs="Times New Roman"/>
          <w:i/>
          <w:sz w:val="40"/>
          <w:szCs w:val="40"/>
        </w:rPr>
        <w:br/>
        <w:t xml:space="preserve">* </w:t>
      </w:r>
      <w:r w:rsidRPr="00CB6901">
        <w:rPr>
          <w:rFonts w:ascii="Times New Roman" w:hAnsi="Times New Roman" w:cs="Times New Roman"/>
          <w:i/>
          <w:sz w:val="24"/>
          <w:szCs w:val="24"/>
        </w:rPr>
        <w:t>Niepotrzebne skreślić</w:t>
      </w:r>
    </w:p>
    <w:p w:rsidR="003E0DAE" w:rsidRPr="00CB6901" w:rsidRDefault="003E0DAE" w:rsidP="00537CFC">
      <w:pPr>
        <w:suppressAutoHyphens/>
        <w:spacing w:after="0"/>
        <w:rPr>
          <w:rFonts w:ascii="Times New Roman" w:hAnsi="Times New Roman" w:cs="Times New Roman"/>
          <w:i/>
          <w:color w:val="0070C0"/>
          <w:sz w:val="24"/>
          <w:szCs w:val="24"/>
          <w:lang w:eastAsia="ar-SA"/>
        </w:rPr>
      </w:pPr>
      <w:r w:rsidRPr="00CB6901">
        <w:rPr>
          <w:rFonts w:ascii="Times New Roman" w:hAnsi="Times New Roman" w:cs="Times New Roman"/>
          <w:kern w:val="2"/>
          <w:sz w:val="24"/>
          <w:szCs w:val="24"/>
          <w:lang w:eastAsia="ar-SA"/>
        </w:rPr>
        <w:br/>
      </w:r>
      <w:r w:rsidRPr="00CB6901">
        <w:rPr>
          <w:rFonts w:ascii="Times New Roman" w:hAnsi="Times New Roman" w:cs="Times New Roman"/>
          <w:kern w:val="2"/>
          <w:sz w:val="24"/>
          <w:szCs w:val="24"/>
          <w:lang w:eastAsia="ar-SA"/>
        </w:rPr>
        <w:br/>
      </w:r>
      <w:r w:rsidRPr="00CB6901">
        <w:rPr>
          <w:rFonts w:ascii="Times New Roman" w:hAnsi="Times New Roman" w:cs="Times New Roman"/>
          <w:b/>
          <w:i/>
          <w:iCs/>
          <w:color w:val="0070C0"/>
          <w:sz w:val="24"/>
          <w:szCs w:val="24"/>
          <w:lang w:eastAsia="ar-SA"/>
        </w:rPr>
        <w:t>Informacja dla Podmiotu udostępniającego zasoby:</w:t>
      </w:r>
    </w:p>
    <w:p w:rsidR="003E0DAE" w:rsidRPr="00CB6901" w:rsidRDefault="003E0DAE" w:rsidP="00237A55">
      <w:pPr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CB6901">
        <w:rPr>
          <w:rFonts w:ascii="Times New Roman" w:hAnsi="Times New Roman" w:cs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reprezentacji Podmiotu udostępniającego zasoby</w:t>
      </w:r>
    </w:p>
    <w:sectPr w:rsidR="003E0DAE" w:rsidRPr="00CB6901" w:rsidSect="002111EE">
      <w:footerReference w:type="default" r:id="rId7"/>
      <w:pgSz w:w="11906" w:h="16838"/>
      <w:pgMar w:top="1438" w:right="1417" w:bottom="899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AE" w:rsidRDefault="003E0DAE">
      <w:r>
        <w:separator/>
      </w:r>
    </w:p>
  </w:endnote>
  <w:endnote w:type="continuationSeparator" w:id="0">
    <w:p w:rsidR="003E0DAE" w:rsidRDefault="003E0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DAE" w:rsidRPr="00414666" w:rsidRDefault="003E0DAE" w:rsidP="00727C78">
    <w:pPr>
      <w:pStyle w:val="Footer"/>
      <w:framePr w:wrap="auto" w:vAnchor="text" w:hAnchor="page" w:x="10457" w:y="-295"/>
      <w:rPr>
        <w:rStyle w:val="PageNumber"/>
        <w:rFonts w:ascii="Sylfaen" w:hAnsi="Sylfaen" w:cs="Sylfaen"/>
        <w:sz w:val="16"/>
        <w:szCs w:val="16"/>
      </w:rPr>
    </w:pPr>
    <w:r w:rsidRPr="00414666">
      <w:rPr>
        <w:rStyle w:val="PageNumber"/>
        <w:rFonts w:ascii="Sylfaen" w:hAnsi="Sylfaen" w:cs="Sylfaen"/>
        <w:sz w:val="16"/>
        <w:szCs w:val="16"/>
      </w:rPr>
      <w:fldChar w:fldCharType="begin"/>
    </w:r>
    <w:r w:rsidRPr="00414666">
      <w:rPr>
        <w:rStyle w:val="PageNumber"/>
        <w:rFonts w:ascii="Sylfaen" w:hAnsi="Sylfaen" w:cs="Sylfaen"/>
        <w:sz w:val="16"/>
        <w:szCs w:val="16"/>
      </w:rPr>
      <w:instrText xml:space="preserve">PAGE  </w:instrText>
    </w:r>
    <w:r w:rsidRPr="00414666">
      <w:rPr>
        <w:rStyle w:val="PageNumber"/>
        <w:rFonts w:ascii="Sylfaen" w:hAnsi="Sylfaen" w:cs="Sylfaen"/>
        <w:sz w:val="16"/>
        <w:szCs w:val="16"/>
      </w:rPr>
      <w:fldChar w:fldCharType="separate"/>
    </w:r>
    <w:r>
      <w:rPr>
        <w:rStyle w:val="PageNumber"/>
        <w:rFonts w:ascii="Sylfaen" w:hAnsi="Sylfaen" w:cs="Sylfaen"/>
        <w:noProof/>
        <w:sz w:val="16"/>
        <w:szCs w:val="16"/>
      </w:rPr>
      <w:t>2</w:t>
    </w:r>
    <w:r w:rsidRPr="00414666">
      <w:rPr>
        <w:rStyle w:val="PageNumber"/>
        <w:rFonts w:ascii="Sylfaen" w:hAnsi="Sylfaen" w:cs="Sylfaen"/>
        <w:sz w:val="16"/>
        <w:szCs w:val="16"/>
      </w:rPr>
      <w:fldChar w:fldCharType="end"/>
    </w:r>
  </w:p>
  <w:p w:rsidR="003E0DAE" w:rsidRPr="00E1784E" w:rsidRDefault="003E0DAE" w:rsidP="0073748B">
    <w:pPr>
      <w:spacing w:after="0" w:line="240" w:lineRule="auto"/>
      <w:ind w:right="360"/>
      <w:jc w:val="both"/>
      <w:rPr>
        <w:rFonts w:ascii="Tahoma" w:hAnsi="Tahoma" w:cs="Tahoma"/>
        <w:b/>
        <w:bCs/>
        <w:sz w:val="16"/>
        <w:szCs w:val="16"/>
        <w:lang w:eastAsia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AE" w:rsidRDefault="003E0DAE">
      <w:r>
        <w:separator/>
      </w:r>
    </w:p>
  </w:footnote>
  <w:footnote w:type="continuationSeparator" w:id="0">
    <w:p w:rsidR="003E0DAE" w:rsidRDefault="003E0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842DAD"/>
    <w:multiLevelType w:val="hybridMultilevel"/>
    <w:tmpl w:val="C26A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8B3E91"/>
    <w:multiLevelType w:val="hybridMultilevel"/>
    <w:tmpl w:val="25F6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5A6299E"/>
    <w:multiLevelType w:val="hybridMultilevel"/>
    <w:tmpl w:val="991079F2"/>
    <w:lvl w:ilvl="0" w:tplc="6846BC4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C55539"/>
    <w:multiLevelType w:val="hybridMultilevel"/>
    <w:tmpl w:val="0DC6A9DA"/>
    <w:lvl w:ilvl="0" w:tplc="ADDA3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3A3"/>
    <w:rsid w:val="000450E0"/>
    <w:rsid w:val="00076681"/>
    <w:rsid w:val="000E3A12"/>
    <w:rsid w:val="000F23C3"/>
    <w:rsid w:val="000F23F2"/>
    <w:rsid w:val="001568B6"/>
    <w:rsid w:val="00160C59"/>
    <w:rsid w:val="00196945"/>
    <w:rsid w:val="001C4330"/>
    <w:rsid w:val="001F2B29"/>
    <w:rsid w:val="002111EE"/>
    <w:rsid w:val="002128BE"/>
    <w:rsid w:val="00232407"/>
    <w:rsid w:val="00237A55"/>
    <w:rsid w:val="00257965"/>
    <w:rsid w:val="00263C0F"/>
    <w:rsid w:val="00281415"/>
    <w:rsid w:val="002D55FF"/>
    <w:rsid w:val="002F0929"/>
    <w:rsid w:val="0035278C"/>
    <w:rsid w:val="003703F7"/>
    <w:rsid w:val="00372D11"/>
    <w:rsid w:val="00392A04"/>
    <w:rsid w:val="00397CC6"/>
    <w:rsid w:val="003A23F5"/>
    <w:rsid w:val="003E0DAE"/>
    <w:rsid w:val="003E6F17"/>
    <w:rsid w:val="004050C0"/>
    <w:rsid w:val="00414666"/>
    <w:rsid w:val="00414B81"/>
    <w:rsid w:val="00457869"/>
    <w:rsid w:val="004B0AF2"/>
    <w:rsid w:val="004C5506"/>
    <w:rsid w:val="005305C5"/>
    <w:rsid w:val="00537CFC"/>
    <w:rsid w:val="00582E9F"/>
    <w:rsid w:val="005966AE"/>
    <w:rsid w:val="005C1EF7"/>
    <w:rsid w:val="005C5CE0"/>
    <w:rsid w:val="005D62A7"/>
    <w:rsid w:val="006010C1"/>
    <w:rsid w:val="006437AC"/>
    <w:rsid w:val="00697AC6"/>
    <w:rsid w:val="006F1829"/>
    <w:rsid w:val="006F2790"/>
    <w:rsid w:val="00727C78"/>
    <w:rsid w:val="0073748B"/>
    <w:rsid w:val="0075559C"/>
    <w:rsid w:val="007A7B3D"/>
    <w:rsid w:val="007C72BB"/>
    <w:rsid w:val="007E20E5"/>
    <w:rsid w:val="007F76D2"/>
    <w:rsid w:val="00801981"/>
    <w:rsid w:val="008145A3"/>
    <w:rsid w:val="00840EA7"/>
    <w:rsid w:val="008506B6"/>
    <w:rsid w:val="00863CA7"/>
    <w:rsid w:val="008B1669"/>
    <w:rsid w:val="00907CBF"/>
    <w:rsid w:val="009223B2"/>
    <w:rsid w:val="00927A50"/>
    <w:rsid w:val="009E7138"/>
    <w:rsid w:val="009E71DB"/>
    <w:rsid w:val="009F69B8"/>
    <w:rsid w:val="00A3196F"/>
    <w:rsid w:val="00A87A7E"/>
    <w:rsid w:val="00A972F2"/>
    <w:rsid w:val="00AC6C32"/>
    <w:rsid w:val="00AD3797"/>
    <w:rsid w:val="00B55419"/>
    <w:rsid w:val="00BE6F58"/>
    <w:rsid w:val="00C31EA2"/>
    <w:rsid w:val="00C939A6"/>
    <w:rsid w:val="00CB6901"/>
    <w:rsid w:val="00D36C6A"/>
    <w:rsid w:val="00D670AE"/>
    <w:rsid w:val="00DB498C"/>
    <w:rsid w:val="00DE23A3"/>
    <w:rsid w:val="00E050B4"/>
    <w:rsid w:val="00E1784E"/>
    <w:rsid w:val="00EF718B"/>
    <w:rsid w:val="00F339F5"/>
    <w:rsid w:val="00F57519"/>
    <w:rsid w:val="00F614C1"/>
    <w:rsid w:val="00F82208"/>
    <w:rsid w:val="00F87461"/>
    <w:rsid w:val="00F91E05"/>
    <w:rsid w:val="00FE6736"/>
    <w:rsid w:val="00FE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3A3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23A3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DE23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E23A3"/>
    <w:rPr>
      <w:rFonts w:ascii="Calibri" w:hAnsi="Calibri" w:cs="Calibri"/>
      <w:lang w:val="pl-PL" w:eastAsia="en-US"/>
    </w:rPr>
  </w:style>
  <w:style w:type="character" w:styleId="FootnoteReference">
    <w:name w:val="footnote reference"/>
    <w:basedOn w:val="DefaultParagraphFont"/>
    <w:uiPriority w:val="99"/>
    <w:semiHidden/>
    <w:rsid w:val="00DE23A3"/>
    <w:rPr>
      <w:rFonts w:cs="Times New Roman"/>
      <w:vertAlign w:val="superscript"/>
    </w:rPr>
  </w:style>
  <w:style w:type="paragraph" w:styleId="BodyText3">
    <w:name w:val="Body Text 3"/>
    <w:basedOn w:val="Normal"/>
    <w:link w:val="BodyText3Char1"/>
    <w:uiPriority w:val="99"/>
    <w:rsid w:val="00863CA7"/>
    <w:pPr>
      <w:widowControl w:val="0"/>
      <w:spacing w:after="0" w:line="240" w:lineRule="auto"/>
    </w:pPr>
    <w:rPr>
      <w:sz w:val="24"/>
      <w:szCs w:val="24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76681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DE23A3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6681"/>
    <w:rPr>
      <w:rFonts w:ascii="Calibri" w:hAnsi="Calibri" w:cs="Calibri"/>
      <w:lang w:eastAsia="en-US"/>
    </w:rPr>
  </w:style>
  <w:style w:type="paragraph" w:customStyle="1" w:styleId="Znak">
    <w:name w:val="Znak"/>
    <w:basedOn w:val="Normal"/>
    <w:uiPriority w:val="99"/>
    <w:rsid w:val="00DE23A3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DE23A3"/>
    <w:rPr>
      <w:rFonts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E178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84E"/>
    <w:rPr>
      <w:rFonts w:ascii="Calibri" w:hAnsi="Calibri" w:cs="Calibri"/>
      <w:lang w:eastAsia="en-US"/>
    </w:rPr>
  </w:style>
  <w:style w:type="paragraph" w:customStyle="1" w:styleId="ZnakZnak">
    <w:name w:val="Znak Znak"/>
    <w:basedOn w:val="Normal"/>
    <w:uiPriority w:val="99"/>
    <w:rsid w:val="00C939A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73748B"/>
    <w:rPr>
      <w:rFonts w:cs="Times New Roman"/>
    </w:rPr>
  </w:style>
  <w:style w:type="paragraph" w:customStyle="1" w:styleId="Znak1">
    <w:name w:val="Znak1"/>
    <w:basedOn w:val="Normal"/>
    <w:uiPriority w:val="99"/>
    <w:rsid w:val="008B1669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59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6AE"/>
    <w:rPr>
      <w:rFonts w:ascii="Segoe UI" w:hAnsi="Segoe UI" w:cs="Segoe UI"/>
      <w:sz w:val="18"/>
      <w:szCs w:val="18"/>
      <w:lang w:eastAsia="en-US"/>
    </w:rPr>
  </w:style>
  <w:style w:type="paragraph" w:customStyle="1" w:styleId="Znak2">
    <w:name w:val="Znak2"/>
    <w:basedOn w:val="Normal"/>
    <w:uiPriority w:val="99"/>
    <w:rsid w:val="0019694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table" w:styleId="TableGrid">
    <w:name w:val="Table Grid"/>
    <w:basedOn w:val="TableNormal"/>
    <w:uiPriority w:val="99"/>
    <w:locked/>
    <w:rsid w:val="007E20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284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RZP</dc:title>
  <dc:subject/>
  <dc:creator>Aneta Witkowska</dc:creator>
  <cp:keywords/>
  <dc:description/>
  <cp:lastModifiedBy>ksam</cp:lastModifiedBy>
  <cp:revision>3</cp:revision>
  <cp:lastPrinted>2019-09-09T07:55:00Z</cp:lastPrinted>
  <dcterms:created xsi:type="dcterms:W3CDTF">2023-05-31T12:25:00Z</dcterms:created>
  <dcterms:modified xsi:type="dcterms:W3CDTF">2023-06-02T06:09:00Z</dcterms:modified>
</cp:coreProperties>
</file>